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130F" w14:textId="2941444A" w:rsidR="00B44DC4" w:rsidRDefault="00B44D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Stephen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47E59716" w14:textId="4B214442" w:rsidR="00B44DC4" w:rsidRDefault="00B44D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Founder.</w:t>
      </w:r>
    </w:p>
    <w:p w14:paraId="56448452" w14:textId="1D9530A8" w:rsidR="009842C5" w:rsidRDefault="009842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7861F6" w14:textId="48531EC4" w:rsidR="009842C5" w:rsidRDefault="009842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01D8B" w14:textId="234FE710" w:rsidR="009842C5" w:rsidRDefault="009842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Thomas Faux of London, goldsmith(q.v.), gifted him his goods and chattels.</w:t>
      </w:r>
    </w:p>
    <w:p w14:paraId="40071F0F" w14:textId="77777777" w:rsidR="009842C5" w:rsidRDefault="009842C5" w:rsidP="009842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(C.C.R. 1476-85 p.111)</w:t>
      </w:r>
    </w:p>
    <w:p w14:paraId="6C3F479B" w14:textId="77777777" w:rsidR="009842C5" w:rsidRDefault="009842C5" w:rsidP="009842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AF83F" w14:textId="77777777" w:rsidR="009842C5" w:rsidRDefault="009842C5" w:rsidP="009842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027B4E" w14:textId="77777777" w:rsidR="009842C5" w:rsidRDefault="009842C5" w:rsidP="009842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p w14:paraId="4B6016F2" w14:textId="6E4120D2" w:rsidR="009842C5" w:rsidRPr="009842C5" w:rsidRDefault="009842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842C5" w:rsidRPr="009842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732E5" w14:textId="77777777" w:rsidR="00B44DC4" w:rsidRDefault="00B44DC4" w:rsidP="009139A6">
      <w:r>
        <w:separator/>
      </w:r>
    </w:p>
  </w:endnote>
  <w:endnote w:type="continuationSeparator" w:id="0">
    <w:p w14:paraId="0D160BEB" w14:textId="77777777" w:rsidR="00B44DC4" w:rsidRDefault="00B44D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C8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23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F6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27033" w14:textId="77777777" w:rsidR="00B44DC4" w:rsidRDefault="00B44DC4" w:rsidP="009139A6">
      <w:r>
        <w:separator/>
      </w:r>
    </w:p>
  </w:footnote>
  <w:footnote w:type="continuationSeparator" w:id="0">
    <w:p w14:paraId="2237A752" w14:textId="77777777" w:rsidR="00B44DC4" w:rsidRDefault="00B44D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AA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0F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131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DC4"/>
    <w:rsid w:val="000666E0"/>
    <w:rsid w:val="002510B7"/>
    <w:rsid w:val="005C130B"/>
    <w:rsid w:val="00826F5C"/>
    <w:rsid w:val="009139A6"/>
    <w:rsid w:val="009448BB"/>
    <w:rsid w:val="009842C5"/>
    <w:rsid w:val="00A3176C"/>
    <w:rsid w:val="00AE65F8"/>
    <w:rsid w:val="00B44DC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23C72"/>
  <w15:chartTrackingRefBased/>
  <w15:docId w15:val="{4195C533-44FD-455F-B6D2-FE560CD5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2021-12-03T19:35:00Z</dcterms:created>
  <dcterms:modified xsi:type="dcterms:W3CDTF">2021-12-03T19:43:00Z</dcterms:modified>
</cp:coreProperties>
</file>